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BC0C5" w14:textId="77777777" w:rsidR="00E03B67" w:rsidRDefault="00E03B67" w:rsidP="00BC10E1">
      <w:pPr>
        <w:rPr>
          <w:lang w:val="en-US"/>
        </w:rPr>
      </w:pPr>
    </w:p>
    <w:p w14:paraId="1D1F476B" w14:textId="77777777" w:rsidR="009B2314" w:rsidRDefault="009B2314" w:rsidP="00E03B67">
      <w:pPr>
        <w:pStyle w:val="Geenafstand"/>
        <w:rPr>
          <w:rFonts w:cs="Arial"/>
          <w:sz w:val="20"/>
          <w:szCs w:val="20"/>
          <w:u w:val="single"/>
          <w:lang w:val="en-US"/>
        </w:rPr>
      </w:pPr>
    </w:p>
    <w:p w14:paraId="5403A564" w14:textId="77777777" w:rsidR="009B2314" w:rsidRDefault="009B2314" w:rsidP="00E03B67">
      <w:pPr>
        <w:pStyle w:val="Geenafstand"/>
        <w:rPr>
          <w:rFonts w:cs="Arial"/>
          <w:sz w:val="20"/>
          <w:szCs w:val="20"/>
          <w:u w:val="single"/>
          <w:lang w:val="en-US"/>
        </w:rPr>
      </w:pPr>
    </w:p>
    <w:tbl>
      <w:tblPr>
        <w:tblW w:w="9639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35"/>
        <w:gridCol w:w="6804"/>
      </w:tblGrid>
      <w:tr w:rsidR="001F4684" w:rsidRPr="002F5ADF" w14:paraId="5C3964E8" w14:textId="77777777" w:rsidTr="001F4684">
        <w:trPr>
          <w:trHeight w:val="374"/>
        </w:trPr>
        <w:tc>
          <w:tcPr>
            <w:tcW w:w="9639" w:type="dxa"/>
            <w:gridSpan w:val="2"/>
            <w:shd w:val="clear" w:color="auto" w:fill="0078A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ECDF25" w14:textId="77777777" w:rsidR="001F4684" w:rsidRPr="005B7688" w:rsidRDefault="00071F45" w:rsidP="005F328D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color w:val="FFFFFF" w:themeColor="background1"/>
                <w:szCs w:val="22"/>
              </w:rPr>
              <w:t>Technische vragen aan burgemeester en wethouders</w:t>
            </w:r>
          </w:p>
        </w:tc>
      </w:tr>
      <w:tr w:rsidR="001F4684" w:rsidRPr="002F5ADF" w14:paraId="3BB26BE2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E109A6" w14:textId="77777777" w:rsidR="001F4684" w:rsidRPr="002F5ADF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Fractie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BF853" w14:textId="05D95C8D" w:rsidR="001F4684" w:rsidRPr="00D6708A" w:rsidRDefault="00D445EA" w:rsidP="005F328D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HEA</w:t>
            </w:r>
          </w:p>
        </w:tc>
      </w:tr>
      <w:tr w:rsidR="001F4684" w:rsidRPr="002F5ADF" w14:paraId="2B315A38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18DF3" w14:textId="77777777" w:rsidR="001F4684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Opsteller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F7CBE" w14:textId="66A8118B" w:rsidR="001F4684" w:rsidRPr="00D6708A" w:rsidRDefault="00D445EA" w:rsidP="005F328D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Erik Colombijn</w:t>
            </w:r>
          </w:p>
        </w:tc>
      </w:tr>
      <w:tr w:rsidR="001F4684" w:rsidRPr="002F5ADF" w14:paraId="7FEC5157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5EDDFA" w14:textId="13C1665E" w:rsidR="001F4684" w:rsidRPr="002F5ADF" w:rsidRDefault="00DD32E1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Commissie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768C2D" w14:textId="6AE84F41" w:rsidR="001F4684" w:rsidRPr="00D6708A" w:rsidRDefault="00D445EA" w:rsidP="005F328D">
            <w:pPr>
              <w:pStyle w:val="Geenafstand"/>
              <w:rPr>
                <w:rFonts w:cs="Arial"/>
              </w:rPr>
            </w:pPr>
            <w:r w:rsidRPr="00D445EA">
              <w:rPr>
                <w:rFonts w:cs="Arial"/>
              </w:rPr>
              <w:t>commissie BOEG van 10 oktober</w:t>
            </w:r>
            <w:r>
              <w:rPr>
                <w:rFonts w:cs="Arial"/>
              </w:rPr>
              <w:t xml:space="preserve"> 2022</w:t>
            </w:r>
          </w:p>
        </w:tc>
      </w:tr>
      <w:tr w:rsidR="001F4684" w:rsidRPr="002F5ADF" w14:paraId="16863220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F9833F" w14:textId="77777777" w:rsidR="001F4684" w:rsidRPr="002F5ADF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Onderwerp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2CDF7B" w14:textId="0CC594EA" w:rsidR="001F4684" w:rsidRPr="00BC10E1" w:rsidRDefault="00891D80" w:rsidP="00BC10E1">
            <w:pPr>
              <w:pStyle w:val="Geenafstand"/>
            </w:pPr>
            <w:r w:rsidRPr="00891D80">
              <w:t>structurele financiële consequenties</w:t>
            </w:r>
          </w:p>
        </w:tc>
      </w:tr>
      <w:tr w:rsidR="001F4684" w:rsidRPr="002F5ADF" w14:paraId="0470D3F9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DAF03" w14:textId="77777777" w:rsidR="001F4684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Agendapunt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CFAEC6" w14:textId="6153167B" w:rsidR="001F4684" w:rsidRPr="006E766F" w:rsidRDefault="00077B84" w:rsidP="006E766F">
            <w:pPr>
              <w:pStyle w:val="Geenafstand"/>
            </w:pPr>
            <w:r w:rsidRPr="00077B84">
              <w:t>Uitvoeringsagenda bij Erfgoedbeleid 2022-2026</w:t>
            </w:r>
          </w:p>
        </w:tc>
      </w:tr>
      <w:tr w:rsidR="00071F45" w:rsidRPr="002F5ADF" w14:paraId="27BAFFF1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0BC77" w14:textId="77777777" w:rsidR="00071F45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Datum aanvraag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B063C" w14:textId="41ABD772" w:rsidR="00071F45" w:rsidRPr="006E766F" w:rsidRDefault="009243AD" w:rsidP="006E766F">
            <w:pPr>
              <w:pStyle w:val="Geenafstand"/>
            </w:pPr>
            <w:r>
              <w:t>30-9-2022</w:t>
            </w:r>
          </w:p>
        </w:tc>
      </w:tr>
    </w:tbl>
    <w:p w14:paraId="4BF999B7" w14:textId="6952453F" w:rsidR="009B2314" w:rsidRDefault="009B2314" w:rsidP="00E03B67">
      <w:pPr>
        <w:pStyle w:val="Geenafstand"/>
        <w:rPr>
          <w:rFonts w:cs="Arial"/>
          <w:sz w:val="20"/>
          <w:szCs w:val="20"/>
          <w:u w:val="single"/>
          <w:lang w:val="en-US"/>
        </w:rPr>
      </w:pPr>
    </w:p>
    <w:p w14:paraId="14377834" w14:textId="77777777" w:rsidR="00A2419C" w:rsidRDefault="00A2419C" w:rsidP="00E03B67">
      <w:pPr>
        <w:pStyle w:val="Geenafstand"/>
        <w:rPr>
          <w:rFonts w:cs="Arial"/>
          <w:sz w:val="20"/>
          <w:szCs w:val="20"/>
          <w:u w:val="single"/>
          <w:lang w:val="en-US"/>
        </w:rPr>
      </w:pPr>
    </w:p>
    <w:tbl>
      <w:tblPr>
        <w:tblStyle w:val="Tabelraster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71F45" w14:paraId="76DD9A9E" w14:textId="77777777" w:rsidTr="00071F45">
        <w:tc>
          <w:tcPr>
            <w:tcW w:w="9639" w:type="dxa"/>
          </w:tcPr>
          <w:p w14:paraId="418AE12A" w14:textId="77777777" w:rsidR="00071F45" w:rsidRPr="00D445EA" w:rsidRDefault="00071F45" w:rsidP="00E03B67">
            <w:pPr>
              <w:pStyle w:val="Geenafstand"/>
              <w:rPr>
                <w:rFonts w:cs="Arial"/>
                <w:b/>
              </w:rPr>
            </w:pPr>
            <w:r w:rsidRPr="00D445EA">
              <w:rPr>
                <w:rFonts w:cs="Arial"/>
                <w:b/>
              </w:rPr>
              <w:t>Inleiding:</w:t>
            </w:r>
          </w:p>
          <w:p w14:paraId="25688DBB" w14:textId="25EAF78C" w:rsidR="00071F45" w:rsidRPr="00D445EA" w:rsidRDefault="00C706DF" w:rsidP="00E03B67">
            <w:pPr>
              <w:pStyle w:val="Geenafstand"/>
              <w:rPr>
                <w:rFonts w:cs="Arial"/>
              </w:rPr>
            </w:pPr>
            <w:r>
              <w:rPr>
                <w:rFonts w:cs="Arial"/>
                <w:i/>
              </w:rPr>
              <w:t xml:space="preserve">Er wordt een besluit gevraagd </w:t>
            </w:r>
            <w:r w:rsidR="00D43244">
              <w:rPr>
                <w:rFonts w:cs="Arial"/>
                <w:i/>
              </w:rPr>
              <w:t xml:space="preserve">om de toeristenbelasting met ruim 16% te verhogen. </w:t>
            </w:r>
            <w:r w:rsidR="0002507A">
              <w:rPr>
                <w:rFonts w:cs="Arial"/>
                <w:i/>
              </w:rPr>
              <w:t xml:space="preserve">Om inzicht te krijgen of dit een goed voorstel is </w:t>
            </w:r>
            <w:r w:rsidR="00AE14C5">
              <w:rPr>
                <w:rFonts w:cs="Arial"/>
                <w:i/>
              </w:rPr>
              <w:t xml:space="preserve">en hoe dit in de praktijk uitpakt </w:t>
            </w:r>
            <w:r w:rsidR="0002507A">
              <w:rPr>
                <w:rFonts w:cs="Arial"/>
                <w:i/>
              </w:rPr>
              <w:t xml:space="preserve">de volgende vragen. </w:t>
            </w:r>
          </w:p>
          <w:p w14:paraId="37120405" w14:textId="77777777" w:rsidR="00071F45" w:rsidRPr="00D445EA" w:rsidRDefault="00071F45" w:rsidP="00E03B67">
            <w:pPr>
              <w:pStyle w:val="Geenafstand"/>
              <w:rPr>
                <w:rFonts w:cs="Arial"/>
                <w:sz w:val="20"/>
                <w:szCs w:val="20"/>
                <w:u w:val="single"/>
              </w:rPr>
            </w:pPr>
          </w:p>
          <w:p w14:paraId="4930F96D" w14:textId="77777777" w:rsidR="00071F45" w:rsidRPr="00D445EA" w:rsidRDefault="00071F45" w:rsidP="00E03B67">
            <w:pPr>
              <w:pStyle w:val="Geenafstand"/>
              <w:rPr>
                <w:rFonts w:cs="Arial"/>
                <w:sz w:val="20"/>
                <w:szCs w:val="20"/>
                <w:u w:val="single"/>
              </w:rPr>
            </w:pPr>
          </w:p>
        </w:tc>
      </w:tr>
    </w:tbl>
    <w:p w14:paraId="2E819F4D" w14:textId="77777777" w:rsidR="00071F45" w:rsidRPr="00D445EA" w:rsidRDefault="00071F45" w:rsidP="00E03B67">
      <w:pPr>
        <w:pStyle w:val="Geenafstand"/>
        <w:rPr>
          <w:rFonts w:cs="Arial"/>
          <w:sz w:val="20"/>
          <w:szCs w:val="20"/>
          <w:u w:val="single"/>
        </w:rPr>
      </w:pPr>
    </w:p>
    <w:p w14:paraId="27F95E53" w14:textId="77777777" w:rsidR="00DF3EB6" w:rsidRPr="00D445EA" w:rsidRDefault="00DF3EB6" w:rsidP="00DF3EB6">
      <w:pPr>
        <w:pStyle w:val="Geenafstand"/>
        <w:ind w:left="142"/>
        <w:rPr>
          <w:rFonts w:cs="Arial"/>
          <w:b/>
        </w:rPr>
      </w:pPr>
    </w:p>
    <w:tbl>
      <w:tblPr>
        <w:tblStyle w:val="Tabelraster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DF3EB6" w14:paraId="27E91B9F" w14:textId="77777777" w:rsidTr="0074112E">
        <w:tc>
          <w:tcPr>
            <w:tcW w:w="9639" w:type="dxa"/>
          </w:tcPr>
          <w:p w14:paraId="28B50037" w14:textId="722AA346" w:rsidR="00DF3EB6" w:rsidRPr="00D9162C" w:rsidRDefault="00DF3EB6" w:rsidP="00E03B67">
            <w:pPr>
              <w:pStyle w:val="Geenafstand"/>
              <w:rPr>
                <w:rFonts w:cs="Arial"/>
                <w:b/>
              </w:rPr>
            </w:pPr>
            <w:r w:rsidRPr="00D9162C">
              <w:rPr>
                <w:rFonts w:cs="Arial"/>
                <w:b/>
              </w:rPr>
              <w:t>Vragen:</w:t>
            </w:r>
          </w:p>
          <w:p w14:paraId="405AD5F3" w14:textId="66A401F2" w:rsidR="00DF3EB6" w:rsidRDefault="00D9162C" w:rsidP="00FD57DD">
            <w:pPr>
              <w:pStyle w:val="Geenafstand"/>
              <w:numPr>
                <w:ilvl w:val="0"/>
                <w:numId w:val="8"/>
              </w:numPr>
              <w:rPr>
                <w:rFonts w:cs="Arial"/>
              </w:rPr>
            </w:pPr>
            <w:r w:rsidRPr="00D9162C">
              <w:rPr>
                <w:rFonts w:cs="Arial"/>
              </w:rPr>
              <w:t>Waar worden op d</w:t>
            </w:r>
            <w:r>
              <w:rPr>
                <w:rFonts w:cs="Arial"/>
              </w:rPr>
              <w:t xml:space="preserve">it moment de </w:t>
            </w:r>
            <w:r w:rsidR="008D3EAD">
              <w:rPr>
                <w:rFonts w:cs="Arial"/>
              </w:rPr>
              <w:t>inkomsten uit toeristenbelasting voor aangewend</w:t>
            </w:r>
            <w:r w:rsidR="00A017E7">
              <w:rPr>
                <w:rFonts w:cs="Arial"/>
              </w:rPr>
              <w:t>?</w:t>
            </w:r>
            <w:r w:rsidR="008D3EAD">
              <w:rPr>
                <w:rFonts w:cs="Arial"/>
              </w:rPr>
              <w:t xml:space="preserve"> </w:t>
            </w:r>
          </w:p>
          <w:p w14:paraId="67BA06CE" w14:textId="77777777" w:rsidR="00FD57DD" w:rsidRPr="00D9162C" w:rsidRDefault="00FD57DD" w:rsidP="00FD57DD">
            <w:pPr>
              <w:pStyle w:val="Geenafstand"/>
              <w:rPr>
                <w:rFonts w:cs="Arial"/>
              </w:rPr>
            </w:pPr>
          </w:p>
          <w:p w14:paraId="0E37730F" w14:textId="3909B925" w:rsidR="00106C00" w:rsidRDefault="00F14220" w:rsidP="00FD57DD">
            <w:pPr>
              <w:pStyle w:val="Geenafstand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Welke </w:t>
            </w:r>
            <w:r w:rsidR="007A10E4">
              <w:rPr>
                <w:rFonts w:cs="Arial"/>
              </w:rPr>
              <w:t>bedragen</w:t>
            </w:r>
            <w:r>
              <w:rPr>
                <w:rFonts w:cs="Arial"/>
              </w:rPr>
              <w:t xml:space="preserve"> </w:t>
            </w:r>
            <w:r w:rsidR="00E77E73">
              <w:rPr>
                <w:rFonts w:cs="Arial"/>
              </w:rPr>
              <w:t xml:space="preserve">int Enkhuizen momenteel </w:t>
            </w:r>
            <w:r w:rsidR="00132DCD">
              <w:rPr>
                <w:rFonts w:cs="Arial"/>
              </w:rPr>
              <w:t>aan toeristen</w:t>
            </w:r>
            <w:r w:rsidR="00CB4C45">
              <w:rPr>
                <w:rFonts w:cs="Arial"/>
              </w:rPr>
              <w:t xml:space="preserve">belasting verdeeld over de </w:t>
            </w:r>
            <w:r w:rsidR="00E518D4">
              <w:rPr>
                <w:rFonts w:cs="Arial"/>
              </w:rPr>
              <w:t xml:space="preserve">volgende categorieën: </w:t>
            </w:r>
            <w:r w:rsidR="00E979E6">
              <w:rPr>
                <w:rFonts w:cs="Arial"/>
              </w:rPr>
              <w:t>a</w:t>
            </w:r>
            <w:r w:rsidR="00533EB7">
              <w:rPr>
                <w:rFonts w:cs="Arial"/>
              </w:rPr>
              <w:t xml:space="preserve">) </w:t>
            </w:r>
            <w:r w:rsidR="005B51E8">
              <w:rPr>
                <w:rFonts w:cs="Arial"/>
              </w:rPr>
              <w:t>h</w:t>
            </w:r>
            <w:r w:rsidR="00533EB7">
              <w:rPr>
                <w:rFonts w:cs="Arial"/>
              </w:rPr>
              <w:t xml:space="preserve">otels, b) </w:t>
            </w:r>
            <w:r w:rsidR="00477A57">
              <w:rPr>
                <w:rFonts w:cs="Arial"/>
              </w:rPr>
              <w:t xml:space="preserve">twee </w:t>
            </w:r>
            <w:r w:rsidR="00533EB7">
              <w:rPr>
                <w:rFonts w:cs="Arial"/>
              </w:rPr>
              <w:t xml:space="preserve">campings, </w:t>
            </w:r>
            <w:r w:rsidR="00B455DF">
              <w:rPr>
                <w:rFonts w:cs="Arial"/>
              </w:rPr>
              <w:t xml:space="preserve">c) </w:t>
            </w:r>
            <w:r w:rsidR="009A0A8F" w:rsidRPr="009A0A8F">
              <w:rPr>
                <w:rFonts w:cs="Arial"/>
              </w:rPr>
              <w:t>particuliere accommodaties</w:t>
            </w:r>
            <w:r w:rsidR="008F7479">
              <w:rPr>
                <w:rFonts w:cs="Arial"/>
              </w:rPr>
              <w:t xml:space="preserve"> zoals </w:t>
            </w:r>
            <w:r w:rsidR="00F618F1">
              <w:rPr>
                <w:rFonts w:cs="Arial"/>
              </w:rPr>
              <w:t>B&amp;B/</w:t>
            </w:r>
            <w:proofErr w:type="spellStart"/>
            <w:r w:rsidR="00F618F1">
              <w:rPr>
                <w:rFonts w:cs="Arial"/>
              </w:rPr>
              <w:t>Air</w:t>
            </w:r>
            <w:r w:rsidR="00A450E0">
              <w:rPr>
                <w:rFonts w:cs="Arial"/>
              </w:rPr>
              <w:t>bnb</w:t>
            </w:r>
            <w:proofErr w:type="spellEnd"/>
            <w:r w:rsidR="005B51E8">
              <w:rPr>
                <w:rFonts w:cs="Arial"/>
              </w:rPr>
              <w:t>,</w:t>
            </w:r>
            <w:r w:rsidR="00F618F1">
              <w:rPr>
                <w:rFonts w:cs="Arial"/>
              </w:rPr>
              <w:t xml:space="preserve"> </w:t>
            </w:r>
            <w:r w:rsidR="007C0318">
              <w:rPr>
                <w:rFonts w:cs="Arial"/>
              </w:rPr>
              <w:t>d) gemeente haven, e) overige haven</w:t>
            </w:r>
            <w:r w:rsidR="00CB6E9B">
              <w:rPr>
                <w:rFonts w:cs="Arial"/>
              </w:rPr>
              <w:t>s</w:t>
            </w:r>
            <w:r w:rsidR="007C0318">
              <w:rPr>
                <w:rFonts w:cs="Arial"/>
              </w:rPr>
              <w:t>, f) overig</w:t>
            </w:r>
            <w:r w:rsidR="00CD2A7D">
              <w:rPr>
                <w:rFonts w:cs="Arial"/>
              </w:rPr>
              <w:t>.</w:t>
            </w:r>
          </w:p>
          <w:p w14:paraId="37A2F9E6" w14:textId="03A4D9F4" w:rsidR="00DF3EB6" w:rsidRPr="00D9162C" w:rsidRDefault="00132DCD" w:rsidP="00E03B67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  <w:p w14:paraId="0637DB6A" w14:textId="45FDFCE9" w:rsidR="00DF3EB6" w:rsidRPr="00D9162C" w:rsidRDefault="00DF3EB6" w:rsidP="00E03B67">
            <w:pPr>
              <w:pStyle w:val="Geenafstand"/>
              <w:rPr>
                <w:rFonts w:cs="Arial"/>
              </w:rPr>
            </w:pPr>
          </w:p>
        </w:tc>
      </w:tr>
    </w:tbl>
    <w:p w14:paraId="693EC718" w14:textId="77777777" w:rsidR="00071F45" w:rsidRPr="00D9162C" w:rsidRDefault="00071F45" w:rsidP="00E03B67">
      <w:pPr>
        <w:pStyle w:val="Geenafstand"/>
        <w:rPr>
          <w:rFonts w:cs="Arial"/>
        </w:rPr>
      </w:pPr>
    </w:p>
    <w:tbl>
      <w:tblPr>
        <w:tblStyle w:val="Tabelraster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DF3EB6" w14:paraId="7CAAA0CE" w14:textId="77777777" w:rsidTr="0074112E">
        <w:tc>
          <w:tcPr>
            <w:tcW w:w="9639" w:type="dxa"/>
          </w:tcPr>
          <w:p w14:paraId="3DC7503E" w14:textId="7DE23CAD" w:rsidR="00DF3EB6" w:rsidRPr="0074112E" w:rsidRDefault="00DF3EB6" w:rsidP="00E03B67">
            <w:pPr>
              <w:pStyle w:val="Geenafstand"/>
              <w:rPr>
                <w:rFonts w:cs="Arial"/>
                <w:b/>
                <w:lang w:val="en-US"/>
              </w:rPr>
            </w:pPr>
            <w:proofErr w:type="spellStart"/>
            <w:r w:rsidRPr="0074112E">
              <w:rPr>
                <w:rFonts w:cs="Arial"/>
                <w:b/>
                <w:lang w:val="en-US"/>
              </w:rPr>
              <w:t>Antwoo</w:t>
            </w:r>
            <w:r w:rsidR="004505F1">
              <w:rPr>
                <w:rFonts w:cs="Arial"/>
                <w:b/>
                <w:lang w:val="en-US"/>
              </w:rPr>
              <w:t>rden</w:t>
            </w:r>
            <w:proofErr w:type="spellEnd"/>
            <w:r w:rsidR="004505F1">
              <w:rPr>
                <w:rFonts w:cs="Arial"/>
                <w:b/>
                <w:lang w:val="en-US"/>
              </w:rPr>
              <w:t xml:space="preserve"> </w:t>
            </w:r>
          </w:p>
          <w:p w14:paraId="7A87F4C8" w14:textId="7BDF3D59" w:rsidR="00DF3EB6" w:rsidRDefault="00DF3EB6" w:rsidP="00E03B67">
            <w:pPr>
              <w:pStyle w:val="Geenafstand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</w:t>
            </w:r>
          </w:p>
          <w:p w14:paraId="3E41835B" w14:textId="67F37995" w:rsidR="00DF3EB6" w:rsidRDefault="00DF3EB6" w:rsidP="00E03B67">
            <w:pPr>
              <w:pStyle w:val="Geenafstand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</w:t>
            </w:r>
          </w:p>
          <w:p w14:paraId="028C3AB9" w14:textId="47E638EF" w:rsidR="00DF3EB6" w:rsidRDefault="00DF3EB6" w:rsidP="00E03B67">
            <w:pPr>
              <w:pStyle w:val="Geenafstand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3.</w:t>
            </w:r>
          </w:p>
          <w:p w14:paraId="14F16F9B" w14:textId="1AFC220E" w:rsidR="00DF3EB6" w:rsidRDefault="00A2419C" w:rsidP="00E03B67">
            <w:pPr>
              <w:pStyle w:val="Geenafstand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</w:t>
            </w:r>
          </w:p>
          <w:p w14:paraId="47A81DB9" w14:textId="120F80C2" w:rsidR="00A2419C" w:rsidRDefault="00A2419C" w:rsidP="00E03B67">
            <w:pPr>
              <w:pStyle w:val="Geenafstand"/>
              <w:rPr>
                <w:rFonts w:cs="Arial"/>
                <w:lang w:val="en-US"/>
              </w:rPr>
            </w:pPr>
          </w:p>
          <w:p w14:paraId="5C03D676" w14:textId="77777777" w:rsidR="00A2419C" w:rsidRDefault="00A2419C" w:rsidP="00E03B67">
            <w:pPr>
              <w:pStyle w:val="Geenafstand"/>
              <w:rPr>
                <w:rFonts w:cs="Arial"/>
                <w:lang w:val="en-US"/>
              </w:rPr>
            </w:pPr>
          </w:p>
          <w:p w14:paraId="676083BC" w14:textId="225E4107" w:rsidR="00DF3EB6" w:rsidRDefault="00DF3EB6" w:rsidP="00E03B67">
            <w:pPr>
              <w:pStyle w:val="Geenafstand"/>
              <w:rPr>
                <w:rFonts w:cs="Arial"/>
                <w:lang w:val="en-US"/>
              </w:rPr>
            </w:pPr>
          </w:p>
        </w:tc>
      </w:tr>
    </w:tbl>
    <w:p w14:paraId="2868D2B0" w14:textId="4E842CBE" w:rsidR="00071F45" w:rsidRDefault="00071F45" w:rsidP="0074112E">
      <w:pPr>
        <w:pStyle w:val="Geenafstand"/>
        <w:ind w:left="142" w:right="-567" w:hanging="142"/>
        <w:rPr>
          <w:rFonts w:cs="Arial"/>
          <w:lang w:val="en-US"/>
        </w:rPr>
      </w:pPr>
    </w:p>
    <w:p w14:paraId="242E8A8E" w14:textId="2EA0035A" w:rsidR="00B26934" w:rsidRDefault="00B26934" w:rsidP="0074112E">
      <w:pPr>
        <w:pStyle w:val="Geenafstand"/>
        <w:ind w:left="142" w:right="-567" w:hanging="142"/>
        <w:rPr>
          <w:rFonts w:cs="Arial"/>
          <w:lang w:val="en-US"/>
        </w:rPr>
      </w:pPr>
    </w:p>
    <w:p w14:paraId="4BAD5C86" w14:textId="52CBA513" w:rsidR="00B26934" w:rsidRDefault="00B26934" w:rsidP="0074112E">
      <w:pPr>
        <w:pStyle w:val="Geenafstand"/>
        <w:ind w:left="142" w:right="-567" w:hanging="142"/>
        <w:rPr>
          <w:rFonts w:cs="Arial"/>
          <w:lang w:val="en-US"/>
        </w:rPr>
      </w:pPr>
    </w:p>
    <w:p w14:paraId="6988A78F" w14:textId="5EA14800" w:rsidR="00B26934" w:rsidRDefault="00B26934" w:rsidP="0074112E">
      <w:pPr>
        <w:pStyle w:val="Geenafstand"/>
        <w:ind w:left="142" w:right="-567" w:hanging="142"/>
        <w:rPr>
          <w:rFonts w:cs="Arial"/>
          <w:lang w:val="en-US"/>
        </w:rPr>
      </w:pPr>
    </w:p>
    <w:p w14:paraId="4FEDBBFD" w14:textId="7E409197" w:rsidR="00B26934" w:rsidRDefault="00B26934" w:rsidP="0074112E">
      <w:pPr>
        <w:pStyle w:val="Geenafstand"/>
        <w:ind w:left="142" w:right="-567" w:hanging="142"/>
        <w:rPr>
          <w:rFonts w:cs="Arial"/>
          <w:lang w:val="en-US"/>
        </w:rPr>
      </w:pPr>
    </w:p>
    <w:p w14:paraId="0E1E4FC9" w14:textId="1C60EE7B" w:rsidR="00B26934" w:rsidRDefault="00B26934" w:rsidP="0074112E">
      <w:pPr>
        <w:pStyle w:val="Geenafstand"/>
        <w:ind w:left="142" w:right="-567" w:hanging="142"/>
        <w:rPr>
          <w:rFonts w:cs="Arial"/>
          <w:lang w:val="en-US"/>
        </w:rPr>
      </w:pPr>
    </w:p>
    <w:p w14:paraId="4DA9A113" w14:textId="4B8308D4" w:rsidR="00B26934" w:rsidRDefault="00B26934" w:rsidP="0074112E">
      <w:pPr>
        <w:pStyle w:val="Geenafstand"/>
        <w:ind w:left="142" w:right="-567" w:hanging="142"/>
        <w:rPr>
          <w:rFonts w:cs="Arial"/>
          <w:lang w:val="en-US"/>
        </w:rPr>
      </w:pPr>
    </w:p>
    <w:p w14:paraId="7CF686A0" w14:textId="68B69B5A" w:rsidR="00B26934" w:rsidRPr="00D445EA" w:rsidRDefault="00B26934" w:rsidP="0074112E">
      <w:pPr>
        <w:pStyle w:val="Geenafstand"/>
        <w:ind w:left="142" w:right="-567" w:hanging="142"/>
        <w:rPr>
          <w:rFonts w:cs="Arial"/>
          <w:sz w:val="18"/>
          <w:szCs w:val="18"/>
        </w:rPr>
      </w:pPr>
      <w:r w:rsidRPr="00D445EA">
        <w:rPr>
          <w:rFonts w:cs="Arial"/>
          <w:sz w:val="18"/>
          <w:szCs w:val="18"/>
        </w:rPr>
        <w:t xml:space="preserve">⃰ </w:t>
      </w:r>
      <w:r w:rsidRPr="00D445EA">
        <w:rPr>
          <w:rFonts w:cs="Arial"/>
          <w:sz w:val="20"/>
          <w:szCs w:val="20"/>
        </w:rPr>
        <w:t xml:space="preserve">Dit vragenformulier z.s.m. toezenden aan </w:t>
      </w:r>
      <w:hyperlink r:id="rId11" w:history="1">
        <w:r w:rsidR="00DD32E1" w:rsidRPr="00D445EA">
          <w:rPr>
            <w:rStyle w:val="Hyperlink"/>
            <w:rFonts w:cs="Arial"/>
            <w:sz w:val="20"/>
            <w:szCs w:val="20"/>
          </w:rPr>
          <w:t>griffie@gemeenteraad-enkhuizen.nl</w:t>
        </w:r>
      </w:hyperlink>
    </w:p>
    <w:p w14:paraId="4072C48E" w14:textId="77777777" w:rsidR="00DD32E1" w:rsidRPr="00D445EA" w:rsidRDefault="00DD32E1" w:rsidP="0074112E">
      <w:pPr>
        <w:pStyle w:val="Geenafstand"/>
        <w:ind w:left="142" w:right="-567" w:hanging="142"/>
        <w:rPr>
          <w:rFonts w:cs="Arial"/>
          <w:sz w:val="18"/>
          <w:szCs w:val="18"/>
        </w:rPr>
      </w:pPr>
    </w:p>
    <w:p w14:paraId="0DB7A7D1" w14:textId="77777777" w:rsidR="00DD32E1" w:rsidRPr="00D445EA" w:rsidRDefault="00DD32E1" w:rsidP="0074112E">
      <w:pPr>
        <w:pStyle w:val="Geenafstand"/>
        <w:ind w:left="142" w:right="-567" w:hanging="142"/>
        <w:rPr>
          <w:rFonts w:cs="Arial"/>
          <w:sz w:val="18"/>
          <w:szCs w:val="18"/>
        </w:rPr>
      </w:pPr>
    </w:p>
    <w:sectPr w:rsidR="00DD32E1" w:rsidRPr="00D445EA" w:rsidSect="001673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127" w:right="1700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F7B67" w14:textId="77777777" w:rsidR="00D02E9D" w:rsidRDefault="00D02E9D">
      <w:r>
        <w:separator/>
      </w:r>
    </w:p>
  </w:endnote>
  <w:endnote w:type="continuationSeparator" w:id="0">
    <w:p w14:paraId="5B55F0C4" w14:textId="77777777" w:rsidR="00D02E9D" w:rsidRDefault="00D0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D7F5" w14:textId="77777777" w:rsidR="00212C35" w:rsidRDefault="00212C35">
    <w:pPr>
      <w:spacing w:before="140" w:line="100" w:lineRule="exact"/>
      <w:rPr>
        <w:sz w:val="10"/>
      </w:rPr>
    </w:pPr>
  </w:p>
  <w:p w14:paraId="0CB1B4D6" w14:textId="77777777" w:rsidR="00212C35" w:rsidRDefault="00212C35">
    <w:pPr>
      <w:jc w:val="both"/>
    </w:pPr>
  </w:p>
  <w:p w14:paraId="18733FB3" w14:textId="77777777" w:rsidR="00212C35" w:rsidRDefault="00212C3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782585" wp14:editId="48441291">
              <wp:simplePos x="0" y="0"/>
              <wp:positionH relativeFrom="page">
                <wp:posOffset>1169670</wp:posOffset>
              </wp:positionH>
              <wp:positionV relativeFrom="paragraph">
                <wp:posOffset>152400</wp:posOffset>
              </wp:positionV>
              <wp:extent cx="5476240" cy="127000"/>
              <wp:effectExtent l="0" t="0" r="2540" b="0"/>
              <wp:wrapNone/>
              <wp:docPr id="4" name="Rechthoe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762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C411B" w14:textId="77777777" w:rsidR="00212C35" w:rsidRDefault="00212C35">
                          <w:pPr>
                            <w:tabs>
                              <w:tab w:val="center" w:pos="4312"/>
                              <w:tab w:val="right" w:pos="8624"/>
                            </w:tabs>
                          </w:pPr>
                          <w:r>
                            <w:fldChar w:fldCharType="begin"/>
                          </w:r>
                          <w:r>
                            <w:instrText>PAGE \* ALPHABETIC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A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782585" id="Rechthoek 4" o:spid="_x0000_s1026" style="position:absolute;margin-left:92.1pt;margin-top:12pt;width:431.2pt;height:1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" o:allowincell="f" filled="f" stroked="f" strokeweight="0">
              <v:textbox inset="0,0,0,0">
                <w:txbxContent>
                  <w:p w14:paraId="659C411B" w14:textId="77777777" w:rsidR="00212C35" w:rsidRDefault="00212C35">
                    <w:pPr>
                      <w:tabs>
                        <w:tab w:val="center" w:pos="4312"/>
                        <w:tab w:val="right" w:pos="8624"/>
                      </w:tabs>
                    </w:pPr>
                    <w:r>
                      <w:fldChar w:fldCharType="begin"/>
                    </w:r>
                    <w:r>
                      <w:instrText>PAGE \* ALPHABETIC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A</w:t>
                    </w:r>
                    <w:r>
                      <w:fldChar w:fldCharType="end"/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590B" w14:textId="77777777" w:rsidR="00212C35" w:rsidRDefault="00212C3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BD0D" w14:textId="77777777" w:rsidR="00212C35" w:rsidRDefault="00212C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B587C" w14:textId="77777777" w:rsidR="00D02E9D" w:rsidRDefault="00D02E9D">
      <w:r>
        <w:separator/>
      </w:r>
    </w:p>
  </w:footnote>
  <w:footnote w:type="continuationSeparator" w:id="0">
    <w:p w14:paraId="51E80DB1" w14:textId="77777777" w:rsidR="00D02E9D" w:rsidRDefault="00D02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7EE43" w14:textId="77777777" w:rsidR="00212C35" w:rsidRDefault="00212C3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1CEF0" w14:textId="2E8D4583" w:rsidR="00212C35" w:rsidRPr="00AF1C0D" w:rsidRDefault="00212C35" w:rsidP="00AF1C0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AE01E" w14:textId="41B97D88" w:rsidR="00212C35" w:rsidRDefault="00212C35">
    <w:pPr>
      <w:pStyle w:val="Koptekst"/>
    </w:pPr>
    <w:r>
      <w:rPr>
        <w:noProof/>
      </w:rPr>
      <w:drawing>
        <wp:anchor distT="0" distB="0" distL="114300" distR="114300" simplePos="0" relativeHeight="251667456" behindDoc="1" locked="0" layoutInCell="1" allowOverlap="1" wp14:anchorId="041199D6" wp14:editId="387842B5">
          <wp:simplePos x="0" y="0"/>
          <wp:positionH relativeFrom="page">
            <wp:posOffset>3626485</wp:posOffset>
          </wp:positionH>
          <wp:positionV relativeFrom="paragraph">
            <wp:posOffset>-695960</wp:posOffset>
          </wp:positionV>
          <wp:extent cx="7553325" cy="9163050"/>
          <wp:effectExtent l="0" t="0" r="9525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khuizen brief def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233"/>
                  <a:stretch/>
                </pic:blipFill>
                <pic:spPr bwMode="auto">
                  <a:xfrm>
                    <a:off x="0" y="0"/>
                    <a:ext cx="7553325" cy="9163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C22"/>
    <w:multiLevelType w:val="hybridMultilevel"/>
    <w:tmpl w:val="EC7E4C14"/>
    <w:lvl w:ilvl="0" w:tplc="99AA85E2">
      <w:start w:val="11"/>
      <w:numFmt w:val="bullet"/>
      <w:lvlText w:val="-"/>
      <w:lvlJc w:val="left"/>
      <w:pPr>
        <w:ind w:left="149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D6B6FBC"/>
    <w:multiLevelType w:val="hybridMultilevel"/>
    <w:tmpl w:val="B798ED48"/>
    <w:lvl w:ilvl="0" w:tplc="99AA85E2">
      <w:start w:val="1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D5A5B"/>
    <w:multiLevelType w:val="hybridMultilevel"/>
    <w:tmpl w:val="26AE3D38"/>
    <w:lvl w:ilvl="0" w:tplc="99AA85E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65EEA"/>
    <w:multiLevelType w:val="hybridMultilevel"/>
    <w:tmpl w:val="12EC64F8"/>
    <w:lvl w:ilvl="0" w:tplc="99AA85E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95E85"/>
    <w:multiLevelType w:val="hybridMultilevel"/>
    <w:tmpl w:val="9D52FC22"/>
    <w:lvl w:ilvl="0" w:tplc="99AA85E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74CD2"/>
    <w:multiLevelType w:val="hybridMultilevel"/>
    <w:tmpl w:val="D6DE8F84"/>
    <w:lvl w:ilvl="0" w:tplc="99AA85E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C040D"/>
    <w:multiLevelType w:val="hybridMultilevel"/>
    <w:tmpl w:val="F29AA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72F7E"/>
    <w:multiLevelType w:val="hybridMultilevel"/>
    <w:tmpl w:val="488211C8"/>
    <w:lvl w:ilvl="0" w:tplc="8626C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8458578">
    <w:abstractNumId w:val="1"/>
  </w:num>
  <w:num w:numId="2" w16cid:durableId="1155418936">
    <w:abstractNumId w:val="2"/>
  </w:num>
  <w:num w:numId="3" w16cid:durableId="614559106">
    <w:abstractNumId w:val="5"/>
  </w:num>
  <w:num w:numId="4" w16cid:durableId="692806169">
    <w:abstractNumId w:val="3"/>
  </w:num>
  <w:num w:numId="5" w16cid:durableId="1385568275">
    <w:abstractNumId w:val="0"/>
  </w:num>
  <w:num w:numId="6" w16cid:durableId="745344608">
    <w:abstractNumId w:val="4"/>
  </w:num>
  <w:num w:numId="7" w16cid:durableId="280841104">
    <w:abstractNumId w:val="6"/>
  </w:num>
  <w:num w:numId="8" w16cid:durableId="4020229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64" w:dllVersion="6" w:nlCheck="1" w:checkStyle="0"/>
  <w:activeWritingStyle w:appName="MSWord" w:lang="en-US" w:vendorID="64" w:dllVersion="6" w:nlCheck="1" w:checkStyle="1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ALFRESCO"/>
    <w:docVar w:name="DocAuthor" w:val="Nicolien van Beek"/>
    <w:docVar w:name="DocDuplex" w:val="DUPLEX_DEFAULT"/>
    <w:docVar w:name="DocIndex" w:val="0000"/>
    <w:docVar w:name="DocPrinter" w:val="NOPRINTER"/>
    <w:docVar w:name="DocReg" w:val="0"/>
    <w:docVar w:name="DocType" w:val="Intern"/>
    <w:docVar w:name="DocumentLanguage" w:val="nl-NL"/>
    <w:docVar w:name="IW_Generated" w:val="True"/>
    <w:docVar w:name="KingAsync" w:val="none"/>
    <w:docVar w:name="KingWizard" w:val="0"/>
    <w:docVar w:name="mitStyleTemplates" w:val="|"/>
    <w:docVar w:name="mitXMLOut" w:val="&lt;?xml version=&quot;1.0&quot; encoding=&quot;UTF-8&quot; ?&gt;_x000d__x000a_&lt;MITOUTPUT&gt;&lt;Zaak id=&quot;VV31416A3B9B4F4632B1CF26AEA5B2C29F&quot; prop=&quot;dossierId&quot; def=&quot;&quot; dst=&quot;0&quot; changed=&quot;true&quot; &gt;-&lt;/Zaak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73A91F838E544D5E92FC83D78EF8803D&lt;/GroupID&gt;&lt;GroupName&gt;Memo&lt;/GroupName&gt;&lt;GroupDescription /&gt;&lt;GroupIndex&gt;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 /&gt;&lt;ValueName&gt;(nodata)&lt;/ValueName&gt;&lt;ValueParentID&gt;VV86EC0C5CECF34AF9946B28BBCBB889BD&lt;/ValueParentID&gt;&lt;ValueID&gt;3CCD09A6311446328BA9622626869673~0&lt;/ValueID&gt;&lt;/QuestionValue&gt;&lt;/FieldValues&gt;&lt;FieldMerge&gt;false&lt;/FieldMerge&gt;&lt;FieldParent&gt;GR73A91F838E544D5E92FC83D78EF8803D&lt;/FieldParent&gt;&lt;FieldRun&gt;0&lt;/FieldRun&gt;&lt;FieldDataSource&gt;0&lt;/FieldDataSource&gt;&lt;FieldList&gt;1&lt;/FieldList&gt;&lt;FieldRequired&gt;1&lt;/FieldRequired&gt;&lt;FieldLen&gt;-1&lt;/FieldLen&gt;&lt;FieldHelp /&gt;&lt;FieldDocProp&gt;dossierId&lt;/FieldDocProp&gt;&lt;FieldEmptyDate&gt;false&lt;/FieldEmptyDate&gt;&lt;FieldDefault xsi:type=&quot;xsd:string&quot;&gt;&lt;/FieldDefault&gt;&lt;FieldFormat&gt;geen&lt;/FieldFormat&gt;&lt;FieldDataType&gt;0&lt;/FieldDataType&gt;&lt;FieldTip /&gt;&lt;FieldPrompt /&gt;&lt;FieldIndex&gt;0&lt;/FieldIndex&gt;&lt;FieldDescription /&gt;&lt;FieldName&gt;Zaak&lt;/FieldName&gt;&lt;FieldID&gt;VV31416A3B9B4F4632B1CF26AEA5B2C29F&lt;/FieldID&gt;&lt;FieldXpath&gt;mitoffice_root_node/Zaak/ZaakNummer&lt;/FieldXpath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1416A3B9B4F4632B1CF26AEA5B2C29F&lt;/ID&gt;_x000d__x000a_      &lt;PROMPT&gt;_x000d__x000a_        &lt;NLNL&gt;Zaa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73A91F838E544D5E92FC83D78EF8803D&lt;/ID&gt;_x000d__x000a_      &lt;NAME&gt;_x000d__x000a_        &lt;NLNL&gt;Mem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84A3519C20FE482BBA1912156A29DCAD~0&lt;/ID&gt;_x000d__x000a_      &lt;VALUESINGLE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CCD09A6311446328BA9622626869673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2714D5E0E7C402C9D712F6100FD48AC~0&lt;/ID&gt;_x000d__x000a_      &lt;VALUESINGLE&gt;_x000d__x000a_        &lt;NLNL&gt;Postintak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9271"/>
  </w:docVars>
  <w:rsids>
    <w:rsidRoot w:val="00071F45"/>
    <w:rsid w:val="00023277"/>
    <w:rsid w:val="0002507A"/>
    <w:rsid w:val="00071F45"/>
    <w:rsid w:val="00075138"/>
    <w:rsid w:val="00076194"/>
    <w:rsid w:val="00077B84"/>
    <w:rsid w:val="000A0C48"/>
    <w:rsid w:val="000E1B96"/>
    <w:rsid w:val="00106C00"/>
    <w:rsid w:val="00114AF5"/>
    <w:rsid w:val="00132DCD"/>
    <w:rsid w:val="00160552"/>
    <w:rsid w:val="001673B8"/>
    <w:rsid w:val="001878C7"/>
    <w:rsid w:val="00191AA4"/>
    <w:rsid w:val="001F0118"/>
    <w:rsid w:val="001F4684"/>
    <w:rsid w:val="00212C35"/>
    <w:rsid w:val="0021365C"/>
    <w:rsid w:val="002812E4"/>
    <w:rsid w:val="00282C56"/>
    <w:rsid w:val="002E0751"/>
    <w:rsid w:val="00304E6F"/>
    <w:rsid w:val="003203D4"/>
    <w:rsid w:val="003207EF"/>
    <w:rsid w:val="0033441E"/>
    <w:rsid w:val="00340A28"/>
    <w:rsid w:val="00356AE9"/>
    <w:rsid w:val="003619BC"/>
    <w:rsid w:val="003F65C8"/>
    <w:rsid w:val="00423A4D"/>
    <w:rsid w:val="004407F9"/>
    <w:rsid w:val="004505F1"/>
    <w:rsid w:val="00477A57"/>
    <w:rsid w:val="00490B09"/>
    <w:rsid w:val="00491BCA"/>
    <w:rsid w:val="0049730D"/>
    <w:rsid w:val="004B2A21"/>
    <w:rsid w:val="004C6125"/>
    <w:rsid w:val="004D267C"/>
    <w:rsid w:val="004E1B36"/>
    <w:rsid w:val="00500ADD"/>
    <w:rsid w:val="005050F1"/>
    <w:rsid w:val="00533EB7"/>
    <w:rsid w:val="0055506F"/>
    <w:rsid w:val="00571E81"/>
    <w:rsid w:val="005A1DA7"/>
    <w:rsid w:val="005B51E8"/>
    <w:rsid w:val="005C2A8E"/>
    <w:rsid w:val="005E21B0"/>
    <w:rsid w:val="005E4370"/>
    <w:rsid w:val="005F328D"/>
    <w:rsid w:val="0062699B"/>
    <w:rsid w:val="0066710B"/>
    <w:rsid w:val="006D0FBD"/>
    <w:rsid w:val="006E766F"/>
    <w:rsid w:val="007143AA"/>
    <w:rsid w:val="007333A6"/>
    <w:rsid w:val="0074112E"/>
    <w:rsid w:val="00754806"/>
    <w:rsid w:val="00796511"/>
    <w:rsid w:val="007A10E4"/>
    <w:rsid w:val="007C0318"/>
    <w:rsid w:val="007F2627"/>
    <w:rsid w:val="00867D9B"/>
    <w:rsid w:val="00891D80"/>
    <w:rsid w:val="008D20F8"/>
    <w:rsid w:val="008D3EAD"/>
    <w:rsid w:val="008D7C97"/>
    <w:rsid w:val="008E41CA"/>
    <w:rsid w:val="008F7479"/>
    <w:rsid w:val="00905DAE"/>
    <w:rsid w:val="009243AD"/>
    <w:rsid w:val="009A0A8F"/>
    <w:rsid w:val="009B2314"/>
    <w:rsid w:val="009C3255"/>
    <w:rsid w:val="009D401B"/>
    <w:rsid w:val="009F5BF8"/>
    <w:rsid w:val="00A017E7"/>
    <w:rsid w:val="00A1519C"/>
    <w:rsid w:val="00A2419C"/>
    <w:rsid w:val="00A450E0"/>
    <w:rsid w:val="00A76134"/>
    <w:rsid w:val="00AB242C"/>
    <w:rsid w:val="00AE14C5"/>
    <w:rsid w:val="00AF0FDB"/>
    <w:rsid w:val="00AF1C0D"/>
    <w:rsid w:val="00AF3723"/>
    <w:rsid w:val="00AF45FF"/>
    <w:rsid w:val="00AF69E2"/>
    <w:rsid w:val="00B26934"/>
    <w:rsid w:val="00B455DF"/>
    <w:rsid w:val="00BA5881"/>
    <w:rsid w:val="00BC10E1"/>
    <w:rsid w:val="00C51077"/>
    <w:rsid w:val="00C706DF"/>
    <w:rsid w:val="00C96284"/>
    <w:rsid w:val="00CB4C45"/>
    <w:rsid w:val="00CB6E9B"/>
    <w:rsid w:val="00CD044E"/>
    <w:rsid w:val="00CD2A7D"/>
    <w:rsid w:val="00CD4AB8"/>
    <w:rsid w:val="00D02E9D"/>
    <w:rsid w:val="00D43244"/>
    <w:rsid w:val="00D445EA"/>
    <w:rsid w:val="00D9162C"/>
    <w:rsid w:val="00DD32E1"/>
    <w:rsid w:val="00DF3EB6"/>
    <w:rsid w:val="00E03B67"/>
    <w:rsid w:val="00E164FD"/>
    <w:rsid w:val="00E21B83"/>
    <w:rsid w:val="00E43A8E"/>
    <w:rsid w:val="00E518D4"/>
    <w:rsid w:val="00E77E73"/>
    <w:rsid w:val="00E979E6"/>
    <w:rsid w:val="00EB2F55"/>
    <w:rsid w:val="00F14220"/>
    <w:rsid w:val="00F3043B"/>
    <w:rsid w:val="00F372A1"/>
    <w:rsid w:val="00F618F1"/>
    <w:rsid w:val="00FD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E50506"/>
  <w15:docId w15:val="{6FE994C3-05B2-4A59-82C8-88B49002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10E1"/>
    <w:pPr>
      <w:spacing w:after="0" w:line="240" w:lineRule="auto"/>
    </w:pPr>
    <w:rPr>
      <w:rFonts w:ascii="Arial" w:eastAsia="Times New Roman" w:hAnsi="Arial" w:cs="Times New Roman"/>
      <w:szCs w:val="24"/>
      <w:lang w:eastAsia="nl-NL"/>
    </w:rPr>
  </w:style>
  <w:style w:type="paragraph" w:styleId="Kop3">
    <w:name w:val="heading 3"/>
    <w:basedOn w:val="Standaard"/>
    <w:next w:val="Standaard"/>
    <w:link w:val="Kop3Char"/>
    <w:qFormat/>
    <w:rsid w:val="00796511"/>
    <w:pPr>
      <w:keepNext/>
      <w:tabs>
        <w:tab w:val="left" w:pos="2127"/>
        <w:tab w:val="left" w:pos="5245"/>
      </w:tabs>
      <w:outlineLvl w:val="2"/>
    </w:pPr>
    <w:rPr>
      <w:b/>
      <w:spacing w:val="-2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796511"/>
    <w:rPr>
      <w:rFonts w:ascii="Arial" w:eastAsia="Times New Roman" w:hAnsi="Arial" w:cs="Times New Roman"/>
      <w:b/>
      <w:spacing w:val="-2"/>
      <w:sz w:val="20"/>
      <w:szCs w:val="20"/>
      <w:lang w:eastAsia="nl-NL"/>
    </w:rPr>
  </w:style>
  <w:style w:type="paragraph" w:styleId="Plattetekst">
    <w:name w:val="Body Text"/>
    <w:basedOn w:val="Standaard"/>
    <w:link w:val="PlattetekstChar"/>
    <w:rsid w:val="00796511"/>
    <w:pPr>
      <w:tabs>
        <w:tab w:val="left" w:pos="2127"/>
        <w:tab w:val="left" w:pos="5245"/>
      </w:tabs>
    </w:pPr>
    <w:rPr>
      <w:b/>
      <w:spacing w:val="-2"/>
      <w:sz w:val="4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796511"/>
    <w:rPr>
      <w:rFonts w:ascii="Arial" w:eastAsia="Times New Roman" w:hAnsi="Arial" w:cs="Times New Roman"/>
      <w:b/>
      <w:spacing w:val="-2"/>
      <w:sz w:val="4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9651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96511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72"/>
    <w:qFormat/>
    <w:rsid w:val="00F3043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A1DA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A1DA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A1DA7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A1DA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A1DA7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C325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C325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C325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C325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Geenafstand">
    <w:name w:val="No Spacing"/>
    <w:uiPriority w:val="1"/>
    <w:qFormat/>
    <w:rsid w:val="006E766F"/>
    <w:pPr>
      <w:spacing w:after="0" w:line="240" w:lineRule="auto"/>
    </w:pPr>
    <w:rPr>
      <w:rFonts w:ascii="Arial" w:hAnsi="Arial"/>
    </w:rPr>
  </w:style>
  <w:style w:type="table" w:styleId="Tabelraster">
    <w:name w:val="Table Grid"/>
    <w:basedOn w:val="Standaardtabel"/>
    <w:uiPriority w:val="59"/>
    <w:rsid w:val="0007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626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iffie@gemeenteraad-enkhuizen.n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VANDR~1\AppData\Local\Temp\11\IWRITER\Memo%20Drechterlan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2226501BA94947B419399CA0560EFB" ma:contentTypeVersion="14" ma:contentTypeDescription="Een nieuw document maken." ma:contentTypeScope="" ma:versionID="4d42e90c5ddc86b4caf49a731a31153c">
  <xsd:schema xmlns:xsd="http://www.w3.org/2001/XMLSchema" xmlns:xs="http://www.w3.org/2001/XMLSchema" xmlns:p="http://schemas.microsoft.com/office/2006/metadata/properties" xmlns:ns2="e79030cb-6e0f-4b54-be3a-04b1976728e8" xmlns:ns3="29b6fee0-d7d6-43ce-ad6f-fa82d33d4f04" targetNamespace="http://schemas.microsoft.com/office/2006/metadata/properties" ma:root="true" ma:fieldsID="b96b8b1a285ca3f1e9cb0c80394885d6" ns2:_="" ns3:_="">
    <xsd:import namespace="e79030cb-6e0f-4b54-be3a-04b1976728e8"/>
    <xsd:import namespace="29b6fee0-d7d6-43ce-ad6f-fa82d33d4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030cb-6e0f-4b54-be3a-04b197672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4c651d4-6623-417a-b402-dedb409070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fee0-d7d6-43ce-ad6f-fa82d33d4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2f225de-7784-43ec-8f7a-8a4d9ab2b50b}" ma:internalName="TaxCatchAll" ma:showField="CatchAllData" ma:web="29b6fee0-d7d6-43ce-ad6f-fa82d33d4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b6fee0-d7d6-43ce-ad6f-fa82d33d4f04" xsi:nil="true"/>
    <lcf76f155ced4ddcb4097134ff3c332f xmlns="e79030cb-6e0f-4b54-be3a-04b1976728e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2D5CB-3FC5-4B85-9A7C-8A09FA6FA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030cb-6e0f-4b54-be3a-04b1976728e8"/>
    <ds:schemaRef ds:uri="29b6fee0-d7d6-43ce-ad6f-fa82d33d4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BC85A-4B7C-49E9-88C9-6D67BB56B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ACEADC-0A7F-41B6-BC6F-A62329DA050B}">
  <ds:schemaRefs>
    <ds:schemaRef ds:uri="http://schemas.microsoft.com/office/2006/metadata/properties"/>
    <ds:schemaRef ds:uri="http://schemas.microsoft.com/office/infopath/2007/PartnerControls"/>
    <ds:schemaRef ds:uri="29b6fee0-d7d6-43ce-ad6f-fa82d33d4f04"/>
    <ds:schemaRef ds:uri="e79030cb-6e0f-4b54-be3a-04b1976728e8"/>
  </ds:schemaRefs>
</ds:datastoreItem>
</file>

<file path=customXml/itemProps4.xml><?xml version="1.0" encoding="utf-8"?>
<ds:datastoreItem xmlns:ds="http://schemas.openxmlformats.org/officeDocument/2006/customXml" ds:itemID="{4CE58A8E-9974-4AF1-8ECB-023D6907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Drechterland</Template>
  <TotalTime>37</TotalTime>
  <Pages>1</Pages>
  <Words>148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SED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 van Drooge</dc:creator>
  <cp:lastModifiedBy>Erik Colombijn</cp:lastModifiedBy>
  <cp:revision>35</cp:revision>
  <cp:lastPrinted>2022-02-09T09:33:00Z</cp:lastPrinted>
  <dcterms:created xsi:type="dcterms:W3CDTF">2022-09-30T09:56:00Z</dcterms:created>
  <dcterms:modified xsi:type="dcterms:W3CDTF">2022-09-30T10:31:00Z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ssierId">
    <vt:lpwstr>-</vt:lpwstr>
  </property>
  <property fmtid="{D5CDD505-2E9C-101B-9397-08002B2CF9AE}" pid="3" name="processBin">
    <vt:lpwstr/>
  </property>
  <property fmtid="{D5CDD505-2E9C-101B-9397-08002B2CF9AE}" pid="4" name="cm_title">
    <vt:lpwstr/>
  </property>
  <property fmtid="{D5CDD505-2E9C-101B-9397-08002B2CF9AE}" pid="5" name="cm_name">
    <vt:lpwstr/>
  </property>
  <property fmtid="{D5CDD505-2E9C-101B-9397-08002B2CF9AE}" pid="6" name="gu_confidentiality">
    <vt:lpwstr>Geen</vt:lpwstr>
  </property>
  <property fmtid="{D5CDD505-2E9C-101B-9397-08002B2CF9AE}" pid="7" name="gu_documentKind">
    <vt:lpwstr>Intern</vt:lpwstr>
  </property>
  <property fmtid="{D5CDD505-2E9C-101B-9397-08002B2CF9AE}" pid="8" name="gu_publicationLevel">
    <vt:lpwstr>Niet publiceren</vt:lpwstr>
  </property>
  <property fmtid="{D5CDD505-2E9C-101B-9397-08002B2CF9AE}" pid="9" name="MSIP_Label_1a718395-49d7-446a-8106-6756e5d3d588_Enabled">
    <vt:lpwstr>true</vt:lpwstr>
  </property>
  <property fmtid="{D5CDD505-2E9C-101B-9397-08002B2CF9AE}" pid="10" name="MSIP_Label_1a718395-49d7-446a-8106-6756e5d3d588_SetDate">
    <vt:lpwstr>2022-02-09T09:12:49Z</vt:lpwstr>
  </property>
  <property fmtid="{D5CDD505-2E9C-101B-9397-08002B2CF9AE}" pid="11" name="MSIP_Label_1a718395-49d7-446a-8106-6756e5d3d588_Method">
    <vt:lpwstr>Standard</vt:lpwstr>
  </property>
  <property fmtid="{D5CDD505-2E9C-101B-9397-08002B2CF9AE}" pid="12" name="MSIP_Label_1a718395-49d7-446a-8106-6756e5d3d588_Name">
    <vt:lpwstr>1-Basis Niveau</vt:lpwstr>
  </property>
  <property fmtid="{D5CDD505-2E9C-101B-9397-08002B2CF9AE}" pid="13" name="MSIP_Label_1a718395-49d7-446a-8106-6756e5d3d588_SiteId">
    <vt:lpwstr>476a641b-841a-4350-b906-22d459b1bbaf</vt:lpwstr>
  </property>
  <property fmtid="{D5CDD505-2E9C-101B-9397-08002B2CF9AE}" pid="14" name="MSIP_Label_1a718395-49d7-446a-8106-6756e5d3d588_ActionId">
    <vt:lpwstr>39a2a965-b1d4-4b95-a3c8-bb1d4a27ba6b</vt:lpwstr>
  </property>
  <property fmtid="{D5CDD505-2E9C-101B-9397-08002B2CF9AE}" pid="15" name="MSIP_Label_1a718395-49d7-446a-8106-6756e5d3d588_ContentBits">
    <vt:lpwstr>0</vt:lpwstr>
  </property>
  <property fmtid="{D5CDD505-2E9C-101B-9397-08002B2CF9AE}" pid="16" name="cm_author">
    <vt:lpwstr/>
  </property>
  <property fmtid="{D5CDD505-2E9C-101B-9397-08002B2CF9AE}" pid="17" name="FileDescription">
    <vt:lpwstr>Format Technische vragen aan burgemeester en wetho</vt:lpwstr>
  </property>
  <property fmtid="{D5CDD505-2E9C-101B-9397-08002B2CF9AE}" pid="18" name="ContentTypeId">
    <vt:lpwstr>0x010100B52226501BA94947B419399CA0560EFB</vt:lpwstr>
  </property>
  <property fmtid="{D5CDD505-2E9C-101B-9397-08002B2CF9AE}" pid="19" name="MediaServiceImageTags">
    <vt:lpwstr/>
  </property>
</Properties>
</file>